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D857B88" w14:textId="77777777" w:rsidR="000C5AF8" w:rsidRPr="00C005EE" w:rsidRDefault="000C5AF8" w:rsidP="000C5AF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19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54E0CD2C" w14:textId="77777777" w:rsidR="000C5AF8" w:rsidRDefault="000C5AF8" w:rsidP="000C5AF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286</w:t>
      </w: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4412011C" w:rsidR="000D1EDF" w:rsidRPr="000D1EDF" w:rsidRDefault="000D1EDF" w:rsidP="000D1EDF">
      <w:pPr>
        <w:jc w:val="both"/>
        <w:rPr>
          <w:rFonts w:cs="Arial"/>
        </w:rPr>
      </w:pPr>
      <w:proofErr w:type="gramStart"/>
      <w:r w:rsidRPr="000D1EDF">
        <w:rPr>
          <w:rFonts w:cs="Arial"/>
        </w:rPr>
        <w:t xml:space="preserve">Podpisani  </w:t>
      </w:r>
      <w:proofErr w:type="gramEnd"/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01C15D1A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D56979">
        <w:rPr>
          <w:rFonts w:cs="Arial"/>
        </w:rPr>
        <w:t xml:space="preserve">osebe, ki daje pooblastilo 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1E11E780" w:rsidR="000D1EDF" w:rsidRPr="008318D9" w:rsidRDefault="00D56979" w:rsidP="008318D9">
      <w:pPr>
        <w:jc w:val="both"/>
        <w:rPr>
          <w:rFonts w:cs="Arial"/>
          <w:i/>
        </w:rPr>
      </w:pPr>
      <w:r w:rsidRPr="00D56979">
        <w:rPr>
          <w:rFonts w:cs="Arial"/>
          <w:i/>
        </w:rPr>
        <w:t>Obrazec morajo izpolniti in podpisati vse osebe, ki so članice upravnega, vodstvenega ali nadzornega organa sodelujočega podjetja ali imajo pooblastila za njegovo zastopanje ali odločanje ali nadzor v njem, zato se obrazec ustrezno razmnoži.</w:t>
      </w:r>
      <w:r w:rsidR="00271D38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</w:t>
      </w:r>
      <w:r w:rsidR="00AF60A0">
        <w:rPr>
          <w:rFonts w:cs="Arial"/>
          <w:i/>
        </w:rPr>
        <w:t>prijave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1479" w14:textId="77777777" w:rsidR="002E15F3" w:rsidRDefault="002E15F3">
      <w:r>
        <w:separator/>
      </w:r>
    </w:p>
  </w:endnote>
  <w:endnote w:type="continuationSeparator" w:id="0">
    <w:p w14:paraId="48A7C432" w14:textId="77777777" w:rsidR="002E15F3" w:rsidRDefault="002E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54E8" w14:textId="77777777" w:rsidR="002E15F3" w:rsidRDefault="002E15F3">
      <w:r>
        <w:separator/>
      </w:r>
    </w:p>
  </w:footnote>
  <w:footnote w:type="continuationSeparator" w:id="0">
    <w:p w14:paraId="2757D725" w14:textId="77777777" w:rsidR="002E15F3" w:rsidRDefault="002E1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74F2B3F0" w:rsidR="00C0552D" w:rsidRPr="009F4AF4" w:rsidRDefault="00AF60A0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F60A0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58436472">
    <w:abstractNumId w:val="3"/>
  </w:num>
  <w:num w:numId="2" w16cid:durableId="1557468348">
    <w:abstractNumId w:val="5"/>
  </w:num>
  <w:num w:numId="3" w16cid:durableId="644697760">
    <w:abstractNumId w:val="2"/>
  </w:num>
  <w:num w:numId="4" w16cid:durableId="2097287343">
    <w:abstractNumId w:val="1"/>
  </w:num>
  <w:num w:numId="5" w16cid:durableId="1648701912">
    <w:abstractNumId w:val="4"/>
  </w:num>
  <w:num w:numId="6" w16cid:durableId="2120829831">
    <w:abstractNumId w:val="0"/>
  </w:num>
  <w:num w:numId="7" w16cid:durableId="461078181">
    <w:abstractNumId w:val="7"/>
  </w:num>
  <w:num w:numId="8" w16cid:durableId="946235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5AF8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B2B7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1D38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40B6"/>
    <w:rsid w:val="002D6A3C"/>
    <w:rsid w:val="002E1329"/>
    <w:rsid w:val="002E15F3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903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C8C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5A1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090E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0A0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061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75F4"/>
    <w:rsid w:val="00CD61B2"/>
    <w:rsid w:val="00CD6CEB"/>
    <w:rsid w:val="00CD7808"/>
    <w:rsid w:val="00CF12FC"/>
    <w:rsid w:val="00D05C1E"/>
    <w:rsid w:val="00D05EB1"/>
    <w:rsid w:val="00D06278"/>
    <w:rsid w:val="00D2343D"/>
    <w:rsid w:val="00D278D4"/>
    <w:rsid w:val="00D4322B"/>
    <w:rsid w:val="00D47195"/>
    <w:rsid w:val="00D56979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4D2F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5697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0C4CFD-A0D6-445A-9BD1-7115A5EACB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79C9B2-DE76-4954-A987-F1230BA1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186</Words>
  <Characters>1064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1248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2026-09-11T09:32:00Z</cp:lastPrinted>
  <dcterms:created xsi:type="dcterms:W3CDTF">2026-09-11T09:33:00Z</dcterms:created>
  <dcterms:modified xsi:type="dcterms:W3CDTF">2026-09-11T09:33:00Z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